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041B17">
      <w:pPr>
        <w:jc w:val="right"/>
      </w:pPr>
    </w:p>
    <w:p w:rsidR="003F5C3A" w:rsidRDefault="003F5C3A" w:rsidP="0025380D">
      <w:pPr>
        <w:jc w:val="both"/>
        <w:rPr>
          <w:sz w:val="28"/>
          <w:szCs w:val="28"/>
          <w:lang w:val="tt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6" type="#_x0000_t75" style="position:absolute;left:0;text-align:left;margin-left:-83.55pt;margin-top:.75pt;width:591.85pt;height:172.9pt;z-index:-251658240;visibility:visible;mso-position-vertical-relative:page">
            <v:imagedata r:id="rId5" o:title=""/>
            <w10:wrap anchory="page"/>
          </v:shape>
        </w:pict>
      </w:r>
    </w:p>
    <w:p w:rsidR="003F5C3A" w:rsidRPr="00C57BB8" w:rsidRDefault="003F5C3A" w:rsidP="00C57BB8">
      <w:pPr>
        <w:pStyle w:val="BodyTextIndent"/>
        <w:spacing w:after="0"/>
        <w:ind w:left="5398"/>
        <w:rPr>
          <w:sz w:val="28"/>
          <w:szCs w:val="28"/>
        </w:rPr>
      </w:pPr>
      <w:r w:rsidRPr="00C57BB8">
        <w:rPr>
          <w:sz w:val="28"/>
          <w:szCs w:val="28"/>
        </w:rPr>
        <w:t xml:space="preserve">Руководителям органов управления образованием исполнительных комитетов муниципальных образований Республики Татарстан </w:t>
      </w:r>
    </w:p>
    <w:p w:rsidR="003F5C3A" w:rsidRPr="00C57BB8" w:rsidRDefault="003F5C3A" w:rsidP="00C57BB8">
      <w:pPr>
        <w:pStyle w:val="BodyTextIndent"/>
        <w:spacing w:after="0"/>
        <w:ind w:left="5398"/>
        <w:rPr>
          <w:sz w:val="28"/>
          <w:szCs w:val="28"/>
        </w:rPr>
      </w:pPr>
    </w:p>
    <w:p w:rsidR="003F5C3A" w:rsidRPr="00C57BB8" w:rsidRDefault="003F5C3A" w:rsidP="00C57BB8">
      <w:pPr>
        <w:pStyle w:val="BodyTextIndent"/>
        <w:spacing w:after="0"/>
        <w:ind w:left="0"/>
        <w:jc w:val="both"/>
      </w:pPr>
      <w:r w:rsidRPr="00C57BB8">
        <w:t xml:space="preserve">Об актуализации реквизитов </w:t>
      </w:r>
    </w:p>
    <w:p w:rsidR="003F5C3A" w:rsidRPr="00C57BB8" w:rsidRDefault="003F5C3A" w:rsidP="00C57BB8">
      <w:pPr>
        <w:rPr>
          <w:sz w:val="28"/>
          <w:szCs w:val="28"/>
        </w:rPr>
      </w:pPr>
    </w:p>
    <w:p w:rsidR="003F5C3A" w:rsidRDefault="003F5C3A" w:rsidP="00C57BB8">
      <w:pPr>
        <w:jc w:val="center"/>
        <w:rPr>
          <w:sz w:val="28"/>
          <w:szCs w:val="28"/>
        </w:rPr>
      </w:pPr>
      <w:r w:rsidRPr="00C57BB8">
        <w:rPr>
          <w:sz w:val="28"/>
          <w:szCs w:val="28"/>
        </w:rPr>
        <w:t>Уважаемые коллеги!</w:t>
      </w:r>
    </w:p>
    <w:p w:rsidR="003F5C3A" w:rsidRPr="00C57BB8" w:rsidRDefault="003F5C3A" w:rsidP="00C57BB8">
      <w:pPr>
        <w:jc w:val="center"/>
        <w:rPr>
          <w:sz w:val="28"/>
          <w:szCs w:val="28"/>
        </w:rPr>
      </w:pPr>
    </w:p>
    <w:p w:rsidR="003F5C3A" w:rsidRPr="00C57BB8" w:rsidRDefault="003F5C3A" w:rsidP="00C57BB8">
      <w:pPr>
        <w:jc w:val="both"/>
        <w:rPr>
          <w:sz w:val="28"/>
          <w:szCs w:val="28"/>
        </w:rPr>
      </w:pPr>
      <w:r w:rsidRPr="00C57BB8">
        <w:rPr>
          <w:sz w:val="28"/>
          <w:szCs w:val="28"/>
        </w:rPr>
        <w:tab/>
        <w:t>В адрес Министерства образования и науки Республики Татарстан поступают многочисленные обращения граждан о недоступности  оплаты услуг детского сада на Портале государственных и муниципальных услуг Республики Татарстан.</w:t>
      </w:r>
    </w:p>
    <w:p w:rsidR="003F5C3A" w:rsidRPr="00C57BB8" w:rsidRDefault="003F5C3A" w:rsidP="00C57BB8">
      <w:pPr>
        <w:jc w:val="both"/>
        <w:rPr>
          <w:sz w:val="28"/>
          <w:szCs w:val="28"/>
        </w:rPr>
      </w:pPr>
      <w:r w:rsidRPr="00C57BB8">
        <w:rPr>
          <w:sz w:val="28"/>
          <w:szCs w:val="28"/>
        </w:rPr>
        <w:tab/>
        <w:t>В связи с этим необходимо провести работу по актуализации платежных реквизитов детских садов в модуле «Родительская плата»</w:t>
      </w:r>
      <w:r>
        <w:rPr>
          <w:sz w:val="28"/>
          <w:szCs w:val="28"/>
        </w:rPr>
        <w:t xml:space="preserve"> в</w:t>
      </w:r>
      <w:r w:rsidRPr="00C57BB8">
        <w:rPr>
          <w:sz w:val="28"/>
          <w:szCs w:val="28"/>
        </w:rPr>
        <w:t xml:space="preserve"> автоматизированной информационной системы «Электронный детский сад» (далее - АИС). </w:t>
      </w:r>
    </w:p>
    <w:p w:rsidR="003F5C3A" w:rsidRPr="00C57BB8" w:rsidRDefault="003F5C3A" w:rsidP="00C57BB8">
      <w:pPr>
        <w:jc w:val="both"/>
        <w:rPr>
          <w:sz w:val="28"/>
          <w:szCs w:val="28"/>
        </w:rPr>
      </w:pPr>
      <w:r w:rsidRPr="00C57BB8">
        <w:rPr>
          <w:sz w:val="28"/>
          <w:szCs w:val="28"/>
        </w:rPr>
        <w:tab/>
        <w:t xml:space="preserve">В целях оперативной </w:t>
      </w:r>
      <w:r>
        <w:rPr>
          <w:sz w:val="28"/>
          <w:szCs w:val="28"/>
        </w:rPr>
        <w:t>работы</w:t>
      </w:r>
      <w:r w:rsidRPr="00C57BB8">
        <w:rPr>
          <w:sz w:val="28"/>
          <w:szCs w:val="28"/>
        </w:rPr>
        <w:t xml:space="preserve"> направляем Вам </w:t>
      </w:r>
      <w:r w:rsidRPr="00C57BB8">
        <w:rPr>
          <w:sz w:val="28"/>
          <w:szCs w:val="28"/>
        </w:rPr>
        <w:tab/>
        <w:t xml:space="preserve">платежные </w:t>
      </w:r>
      <w:r>
        <w:rPr>
          <w:sz w:val="28"/>
          <w:szCs w:val="28"/>
        </w:rPr>
        <w:t>р</w:t>
      </w:r>
      <w:r w:rsidRPr="00C57BB8">
        <w:rPr>
          <w:sz w:val="28"/>
          <w:szCs w:val="28"/>
        </w:rPr>
        <w:t xml:space="preserve">еквизиты, полученные от Департамента казначейства Министерства Финансов Республики Татарстан в соответствии с приложением. </w:t>
      </w:r>
    </w:p>
    <w:p w:rsidR="003F5C3A" w:rsidRPr="00C57BB8" w:rsidRDefault="003F5C3A" w:rsidP="00C57BB8">
      <w:pPr>
        <w:jc w:val="both"/>
        <w:rPr>
          <w:sz w:val="28"/>
          <w:szCs w:val="28"/>
        </w:rPr>
      </w:pPr>
      <w:r w:rsidRPr="00C57BB8">
        <w:rPr>
          <w:sz w:val="28"/>
          <w:szCs w:val="28"/>
        </w:rPr>
        <w:tab/>
        <w:t>Информацию о</w:t>
      </w:r>
      <w:r>
        <w:rPr>
          <w:sz w:val="28"/>
          <w:szCs w:val="28"/>
        </w:rPr>
        <w:t xml:space="preserve"> проведе</w:t>
      </w:r>
      <w:bookmarkStart w:id="0" w:name="_GoBack"/>
      <w:bookmarkEnd w:id="0"/>
      <w:r>
        <w:rPr>
          <w:sz w:val="28"/>
          <w:szCs w:val="28"/>
        </w:rPr>
        <w:t>нной работе</w:t>
      </w:r>
      <w:r w:rsidRPr="00C57BB8">
        <w:rPr>
          <w:sz w:val="28"/>
          <w:szCs w:val="28"/>
        </w:rPr>
        <w:t xml:space="preserve"> направить в МО и Н РТ до 04.10.2013.</w:t>
      </w:r>
    </w:p>
    <w:p w:rsidR="003F5C3A" w:rsidRPr="00C57BB8" w:rsidRDefault="003F5C3A" w:rsidP="00C57BB8">
      <w:pPr>
        <w:jc w:val="both"/>
        <w:rPr>
          <w:sz w:val="28"/>
          <w:szCs w:val="28"/>
        </w:rPr>
      </w:pPr>
      <w:r w:rsidRPr="00C57BB8">
        <w:rPr>
          <w:sz w:val="28"/>
          <w:szCs w:val="28"/>
        </w:rPr>
        <w:tab/>
        <w:t xml:space="preserve">Приложение: на 205 л. </w:t>
      </w:r>
    </w:p>
    <w:p w:rsidR="003F5C3A" w:rsidRPr="00C57BB8" w:rsidRDefault="003F5C3A" w:rsidP="00C57BB8">
      <w:pPr>
        <w:jc w:val="both"/>
        <w:rPr>
          <w:sz w:val="28"/>
          <w:szCs w:val="28"/>
        </w:rPr>
      </w:pPr>
    </w:p>
    <w:p w:rsidR="003F5C3A" w:rsidRPr="00C57BB8" w:rsidRDefault="003F5C3A" w:rsidP="00C57BB8">
      <w:pPr>
        <w:jc w:val="both"/>
        <w:rPr>
          <w:sz w:val="28"/>
          <w:szCs w:val="28"/>
        </w:rPr>
      </w:pPr>
    </w:p>
    <w:p w:rsidR="003F5C3A" w:rsidRPr="00C57BB8" w:rsidRDefault="003F5C3A" w:rsidP="00A82DC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57BB8">
        <w:rPr>
          <w:sz w:val="28"/>
          <w:szCs w:val="28"/>
        </w:rPr>
        <w:t>ервый заместитель министра</w:t>
      </w:r>
      <w:r w:rsidRPr="00C57BB8">
        <w:rPr>
          <w:sz w:val="28"/>
          <w:szCs w:val="28"/>
        </w:rPr>
        <w:tab/>
      </w:r>
      <w:r w:rsidRPr="00C57BB8">
        <w:rPr>
          <w:sz w:val="28"/>
          <w:szCs w:val="28"/>
        </w:rPr>
        <w:tab/>
      </w:r>
      <w:r w:rsidRPr="00C57BB8">
        <w:rPr>
          <w:sz w:val="28"/>
          <w:szCs w:val="28"/>
        </w:rPr>
        <w:tab/>
      </w:r>
      <w:r w:rsidRPr="00C57BB8">
        <w:rPr>
          <w:sz w:val="28"/>
          <w:szCs w:val="28"/>
        </w:rPr>
        <w:tab/>
        <w:t xml:space="preserve">                         Д.М. Мустафин</w:t>
      </w:r>
    </w:p>
    <w:p w:rsidR="003F5C3A" w:rsidRPr="00C57BB8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Default="003F5C3A" w:rsidP="00A82DC6">
      <w:pPr>
        <w:jc w:val="both"/>
        <w:rPr>
          <w:sz w:val="28"/>
          <w:szCs w:val="28"/>
        </w:rPr>
      </w:pPr>
    </w:p>
    <w:p w:rsidR="003F5C3A" w:rsidRPr="00AD5D66" w:rsidRDefault="003F5C3A" w:rsidP="00A82DC6">
      <w:pPr>
        <w:jc w:val="both"/>
        <w:rPr>
          <w:sz w:val="28"/>
          <w:szCs w:val="28"/>
        </w:rPr>
      </w:pPr>
    </w:p>
    <w:p w:rsidR="003F5C3A" w:rsidRPr="00AD5D66" w:rsidRDefault="003F5C3A" w:rsidP="00A82DC6">
      <w:pPr>
        <w:jc w:val="both"/>
        <w:rPr>
          <w:sz w:val="20"/>
          <w:szCs w:val="20"/>
        </w:rPr>
      </w:pPr>
      <w:r w:rsidRPr="00AD5D66">
        <w:rPr>
          <w:sz w:val="20"/>
          <w:szCs w:val="20"/>
        </w:rPr>
        <w:t>Й.Ш. Хисамиева</w:t>
      </w:r>
    </w:p>
    <w:p w:rsidR="003F5C3A" w:rsidRPr="00AD5D66" w:rsidRDefault="003F5C3A" w:rsidP="00A82DC6">
      <w:pPr>
        <w:jc w:val="both"/>
        <w:rPr>
          <w:sz w:val="20"/>
          <w:szCs w:val="20"/>
        </w:rPr>
      </w:pPr>
      <w:r w:rsidRPr="00AD5D66">
        <w:rPr>
          <w:sz w:val="20"/>
          <w:szCs w:val="20"/>
        </w:rPr>
        <w:t>(843)292-68-89</w:t>
      </w:r>
    </w:p>
    <w:p w:rsidR="003F5C3A" w:rsidRPr="00AD5D66" w:rsidRDefault="003F5C3A" w:rsidP="00A82DC6">
      <w:pPr>
        <w:jc w:val="both"/>
        <w:rPr>
          <w:sz w:val="20"/>
          <w:szCs w:val="20"/>
        </w:rPr>
      </w:pPr>
    </w:p>
    <w:p w:rsidR="003F5C3A" w:rsidRPr="00146969" w:rsidRDefault="003F5C3A" w:rsidP="00A82DC6">
      <w:pPr>
        <w:jc w:val="both"/>
        <w:rPr>
          <w:sz w:val="28"/>
          <w:szCs w:val="28"/>
        </w:rPr>
      </w:pPr>
    </w:p>
    <w:sectPr w:rsidR="003F5C3A" w:rsidRPr="00146969" w:rsidSect="00B32322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C77287"/>
    <w:multiLevelType w:val="hybridMultilevel"/>
    <w:tmpl w:val="441EA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71F"/>
    <w:rsid w:val="00001CDB"/>
    <w:rsid w:val="00006E14"/>
    <w:rsid w:val="000279AC"/>
    <w:rsid w:val="00027DB8"/>
    <w:rsid w:val="00041B17"/>
    <w:rsid w:val="00061595"/>
    <w:rsid w:val="00062C65"/>
    <w:rsid w:val="0008003B"/>
    <w:rsid w:val="0008305B"/>
    <w:rsid w:val="0009271F"/>
    <w:rsid w:val="000A24D3"/>
    <w:rsid w:val="000A7BCD"/>
    <w:rsid w:val="000B0463"/>
    <w:rsid w:val="000B6255"/>
    <w:rsid w:val="000D575A"/>
    <w:rsid w:val="0012016F"/>
    <w:rsid w:val="00122810"/>
    <w:rsid w:val="001312AA"/>
    <w:rsid w:val="001320A6"/>
    <w:rsid w:val="001465FF"/>
    <w:rsid w:val="00146969"/>
    <w:rsid w:val="00146D77"/>
    <w:rsid w:val="00162AC5"/>
    <w:rsid w:val="00166D46"/>
    <w:rsid w:val="00167068"/>
    <w:rsid w:val="0017104B"/>
    <w:rsid w:val="00177AA1"/>
    <w:rsid w:val="0018178E"/>
    <w:rsid w:val="001817C9"/>
    <w:rsid w:val="00182812"/>
    <w:rsid w:val="001843DA"/>
    <w:rsid w:val="00191214"/>
    <w:rsid w:val="001A4C39"/>
    <w:rsid w:val="001C30E3"/>
    <w:rsid w:val="001C3178"/>
    <w:rsid w:val="001C3A7D"/>
    <w:rsid w:val="001C3CC9"/>
    <w:rsid w:val="001D1222"/>
    <w:rsid w:val="001D5D06"/>
    <w:rsid w:val="001E2FEF"/>
    <w:rsid w:val="001F0651"/>
    <w:rsid w:val="00200269"/>
    <w:rsid w:val="002134F0"/>
    <w:rsid w:val="00231928"/>
    <w:rsid w:val="00243798"/>
    <w:rsid w:val="0025380D"/>
    <w:rsid w:val="00257031"/>
    <w:rsid w:val="002657FF"/>
    <w:rsid w:val="002659A6"/>
    <w:rsid w:val="00280932"/>
    <w:rsid w:val="002851DE"/>
    <w:rsid w:val="002A3108"/>
    <w:rsid w:val="002A7490"/>
    <w:rsid w:val="002B02A0"/>
    <w:rsid w:val="002B39D8"/>
    <w:rsid w:val="002D2E4F"/>
    <w:rsid w:val="002E51E6"/>
    <w:rsid w:val="002F1D68"/>
    <w:rsid w:val="00304051"/>
    <w:rsid w:val="00312727"/>
    <w:rsid w:val="003132DA"/>
    <w:rsid w:val="0036471E"/>
    <w:rsid w:val="003912E6"/>
    <w:rsid w:val="003A36A3"/>
    <w:rsid w:val="003A6C69"/>
    <w:rsid w:val="003A79BA"/>
    <w:rsid w:val="003B118B"/>
    <w:rsid w:val="003B79A3"/>
    <w:rsid w:val="003D0CC7"/>
    <w:rsid w:val="003E1076"/>
    <w:rsid w:val="003F5C3A"/>
    <w:rsid w:val="00403594"/>
    <w:rsid w:val="004215BD"/>
    <w:rsid w:val="00442BCF"/>
    <w:rsid w:val="004522C4"/>
    <w:rsid w:val="004776A4"/>
    <w:rsid w:val="00493043"/>
    <w:rsid w:val="004B2FC4"/>
    <w:rsid w:val="004B6117"/>
    <w:rsid w:val="004B72F6"/>
    <w:rsid w:val="004B78A5"/>
    <w:rsid w:val="004C40AC"/>
    <w:rsid w:val="004C47E7"/>
    <w:rsid w:val="004C4875"/>
    <w:rsid w:val="004C78FF"/>
    <w:rsid w:val="004D2192"/>
    <w:rsid w:val="004E5AFA"/>
    <w:rsid w:val="004F0B9D"/>
    <w:rsid w:val="004F2168"/>
    <w:rsid w:val="004F76BD"/>
    <w:rsid w:val="004F7CAF"/>
    <w:rsid w:val="005251D5"/>
    <w:rsid w:val="005379C7"/>
    <w:rsid w:val="00540208"/>
    <w:rsid w:val="00555974"/>
    <w:rsid w:val="00557C77"/>
    <w:rsid w:val="00560D72"/>
    <w:rsid w:val="00562C12"/>
    <w:rsid w:val="00575EAC"/>
    <w:rsid w:val="00583CD0"/>
    <w:rsid w:val="005922D4"/>
    <w:rsid w:val="0059404C"/>
    <w:rsid w:val="00594123"/>
    <w:rsid w:val="00597DDC"/>
    <w:rsid w:val="005C0414"/>
    <w:rsid w:val="005C11DE"/>
    <w:rsid w:val="005C2B9F"/>
    <w:rsid w:val="005C59E1"/>
    <w:rsid w:val="00605516"/>
    <w:rsid w:val="00612CB0"/>
    <w:rsid w:val="00614693"/>
    <w:rsid w:val="006175A5"/>
    <w:rsid w:val="00631137"/>
    <w:rsid w:val="00635109"/>
    <w:rsid w:val="0063788D"/>
    <w:rsid w:val="006455AD"/>
    <w:rsid w:val="00664318"/>
    <w:rsid w:val="0066463C"/>
    <w:rsid w:val="006A6922"/>
    <w:rsid w:val="006B2A9F"/>
    <w:rsid w:val="006D65D4"/>
    <w:rsid w:val="006E68A5"/>
    <w:rsid w:val="006F2C26"/>
    <w:rsid w:val="00705960"/>
    <w:rsid w:val="007106E6"/>
    <w:rsid w:val="0071074D"/>
    <w:rsid w:val="00711AB4"/>
    <w:rsid w:val="00711BD0"/>
    <w:rsid w:val="007129F4"/>
    <w:rsid w:val="007277B6"/>
    <w:rsid w:val="007377EE"/>
    <w:rsid w:val="00752EFC"/>
    <w:rsid w:val="00755775"/>
    <w:rsid w:val="00763CC1"/>
    <w:rsid w:val="0077560E"/>
    <w:rsid w:val="007955F2"/>
    <w:rsid w:val="007A72FF"/>
    <w:rsid w:val="007B5EAE"/>
    <w:rsid w:val="007C6B82"/>
    <w:rsid w:val="007D3877"/>
    <w:rsid w:val="007E3A1C"/>
    <w:rsid w:val="007E6D5C"/>
    <w:rsid w:val="007F60D0"/>
    <w:rsid w:val="007F7B4C"/>
    <w:rsid w:val="00802FCA"/>
    <w:rsid w:val="00804C6A"/>
    <w:rsid w:val="00811481"/>
    <w:rsid w:val="00822CD1"/>
    <w:rsid w:val="00827DC7"/>
    <w:rsid w:val="00831104"/>
    <w:rsid w:val="0083660D"/>
    <w:rsid w:val="00861A67"/>
    <w:rsid w:val="00871042"/>
    <w:rsid w:val="008A14AD"/>
    <w:rsid w:val="008C0255"/>
    <w:rsid w:val="008C082D"/>
    <w:rsid w:val="008C6455"/>
    <w:rsid w:val="008D08CE"/>
    <w:rsid w:val="008E792B"/>
    <w:rsid w:val="008F32E3"/>
    <w:rsid w:val="009129BA"/>
    <w:rsid w:val="0091783D"/>
    <w:rsid w:val="00917AA5"/>
    <w:rsid w:val="0092209B"/>
    <w:rsid w:val="0093221F"/>
    <w:rsid w:val="009478AA"/>
    <w:rsid w:val="00952B49"/>
    <w:rsid w:val="009560F1"/>
    <w:rsid w:val="00956280"/>
    <w:rsid w:val="00970E8B"/>
    <w:rsid w:val="0097599A"/>
    <w:rsid w:val="00980013"/>
    <w:rsid w:val="00990BEC"/>
    <w:rsid w:val="009B45A0"/>
    <w:rsid w:val="009B6928"/>
    <w:rsid w:val="009C271E"/>
    <w:rsid w:val="009D5FE4"/>
    <w:rsid w:val="009E2EF8"/>
    <w:rsid w:val="009F6BC6"/>
    <w:rsid w:val="00A11860"/>
    <w:rsid w:val="00A159F3"/>
    <w:rsid w:val="00A16F03"/>
    <w:rsid w:val="00A26D85"/>
    <w:rsid w:val="00A334C1"/>
    <w:rsid w:val="00A34761"/>
    <w:rsid w:val="00A7058C"/>
    <w:rsid w:val="00A82DC6"/>
    <w:rsid w:val="00A909FF"/>
    <w:rsid w:val="00A93DCA"/>
    <w:rsid w:val="00A96DAD"/>
    <w:rsid w:val="00AB01E8"/>
    <w:rsid w:val="00AB094A"/>
    <w:rsid w:val="00AC57F2"/>
    <w:rsid w:val="00AD5D66"/>
    <w:rsid w:val="00AE08CE"/>
    <w:rsid w:val="00AE39C7"/>
    <w:rsid w:val="00B04C2F"/>
    <w:rsid w:val="00B15414"/>
    <w:rsid w:val="00B16F4B"/>
    <w:rsid w:val="00B2476D"/>
    <w:rsid w:val="00B32322"/>
    <w:rsid w:val="00B33A2D"/>
    <w:rsid w:val="00B366B6"/>
    <w:rsid w:val="00B54D8F"/>
    <w:rsid w:val="00B664F9"/>
    <w:rsid w:val="00B70B30"/>
    <w:rsid w:val="00B77AFA"/>
    <w:rsid w:val="00B95E24"/>
    <w:rsid w:val="00B96261"/>
    <w:rsid w:val="00BA23B7"/>
    <w:rsid w:val="00BA45EF"/>
    <w:rsid w:val="00BA5DC6"/>
    <w:rsid w:val="00BB3A89"/>
    <w:rsid w:val="00BB5610"/>
    <w:rsid w:val="00BC7EF2"/>
    <w:rsid w:val="00BD6B00"/>
    <w:rsid w:val="00BD72BB"/>
    <w:rsid w:val="00BF263C"/>
    <w:rsid w:val="00BF6BED"/>
    <w:rsid w:val="00C163EE"/>
    <w:rsid w:val="00C21C6E"/>
    <w:rsid w:val="00C253E7"/>
    <w:rsid w:val="00C255C0"/>
    <w:rsid w:val="00C26059"/>
    <w:rsid w:val="00C30A35"/>
    <w:rsid w:val="00C314D7"/>
    <w:rsid w:val="00C33248"/>
    <w:rsid w:val="00C44644"/>
    <w:rsid w:val="00C47ED0"/>
    <w:rsid w:val="00C57BB8"/>
    <w:rsid w:val="00C61E9A"/>
    <w:rsid w:val="00C64D37"/>
    <w:rsid w:val="00C71450"/>
    <w:rsid w:val="00C83D55"/>
    <w:rsid w:val="00CA60A9"/>
    <w:rsid w:val="00CB3C2B"/>
    <w:rsid w:val="00CB6AA9"/>
    <w:rsid w:val="00CD7B2F"/>
    <w:rsid w:val="00CE5315"/>
    <w:rsid w:val="00CE670A"/>
    <w:rsid w:val="00CF18E4"/>
    <w:rsid w:val="00CF3125"/>
    <w:rsid w:val="00CF312E"/>
    <w:rsid w:val="00CF437C"/>
    <w:rsid w:val="00CF75F6"/>
    <w:rsid w:val="00D0265F"/>
    <w:rsid w:val="00D04C0E"/>
    <w:rsid w:val="00D11104"/>
    <w:rsid w:val="00D30CFF"/>
    <w:rsid w:val="00D33A51"/>
    <w:rsid w:val="00D344FA"/>
    <w:rsid w:val="00D447E9"/>
    <w:rsid w:val="00D45B80"/>
    <w:rsid w:val="00D47E43"/>
    <w:rsid w:val="00D52831"/>
    <w:rsid w:val="00D5636A"/>
    <w:rsid w:val="00D63ADD"/>
    <w:rsid w:val="00D648AB"/>
    <w:rsid w:val="00D67181"/>
    <w:rsid w:val="00D77BA6"/>
    <w:rsid w:val="00D81E45"/>
    <w:rsid w:val="00D82B1B"/>
    <w:rsid w:val="00D83A09"/>
    <w:rsid w:val="00D83DE4"/>
    <w:rsid w:val="00D85BA0"/>
    <w:rsid w:val="00D94BF5"/>
    <w:rsid w:val="00DA329C"/>
    <w:rsid w:val="00DA3719"/>
    <w:rsid w:val="00DB4802"/>
    <w:rsid w:val="00DB5BFB"/>
    <w:rsid w:val="00DC5061"/>
    <w:rsid w:val="00DD1450"/>
    <w:rsid w:val="00DF6CA6"/>
    <w:rsid w:val="00E15BB5"/>
    <w:rsid w:val="00E15FE4"/>
    <w:rsid w:val="00E5184B"/>
    <w:rsid w:val="00E93A30"/>
    <w:rsid w:val="00EA4046"/>
    <w:rsid w:val="00EB46C5"/>
    <w:rsid w:val="00EC0F3D"/>
    <w:rsid w:val="00EC113C"/>
    <w:rsid w:val="00EE405D"/>
    <w:rsid w:val="00EF292C"/>
    <w:rsid w:val="00EF3D5D"/>
    <w:rsid w:val="00F13840"/>
    <w:rsid w:val="00F17026"/>
    <w:rsid w:val="00F26DCB"/>
    <w:rsid w:val="00F314A2"/>
    <w:rsid w:val="00F43635"/>
    <w:rsid w:val="00F47D77"/>
    <w:rsid w:val="00F50521"/>
    <w:rsid w:val="00F63DFF"/>
    <w:rsid w:val="00F656A2"/>
    <w:rsid w:val="00F764D0"/>
    <w:rsid w:val="00F768BE"/>
    <w:rsid w:val="00F907F3"/>
    <w:rsid w:val="00F9334B"/>
    <w:rsid w:val="00F93B50"/>
    <w:rsid w:val="00F9601E"/>
    <w:rsid w:val="00FA0C6E"/>
    <w:rsid w:val="00FA158E"/>
    <w:rsid w:val="00FA5DDF"/>
    <w:rsid w:val="00FC3FFE"/>
    <w:rsid w:val="00FD7D18"/>
    <w:rsid w:val="00FE2B4D"/>
    <w:rsid w:val="00FF2369"/>
    <w:rsid w:val="00FF2ACF"/>
    <w:rsid w:val="00FF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D0"/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BodyText">
    <w:name w:val="Body Text"/>
    <w:basedOn w:val="Normal"/>
    <w:link w:val="BodyTextChar"/>
    <w:uiPriority w:val="99"/>
    <w:rsid w:val="00755775"/>
    <w:pPr>
      <w:spacing w:after="240" w:line="240" w:lineRule="atLeast"/>
      <w:ind w:firstLine="360"/>
      <w:jc w:val="both"/>
    </w:pPr>
    <w:rPr>
      <w:rFonts w:ascii="Garamond" w:hAnsi="Garamond" w:cs="Garamond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4408D"/>
    <w:rPr>
      <w:sz w:val="24"/>
      <w:szCs w:val="24"/>
    </w:rPr>
  </w:style>
  <w:style w:type="table" w:styleId="TableGrid">
    <w:name w:val="Table Grid"/>
    <w:basedOn w:val="TableNormal"/>
    <w:uiPriority w:val="99"/>
    <w:rsid w:val="00D81E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94B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94B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A5DD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A6C69"/>
    <w:pPr>
      <w:ind w:left="720"/>
    </w:pPr>
  </w:style>
  <w:style w:type="paragraph" w:customStyle="1" w:styleId="ConsPlusTitle">
    <w:name w:val="ConsPlusTitle"/>
    <w:uiPriority w:val="99"/>
    <w:rsid w:val="003A6C6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47D7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4E5AFA"/>
    <w:rPr>
      <w:rFonts w:ascii="Calibr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E5AFA"/>
    <w:rPr>
      <w:rFonts w:ascii="Calibri" w:eastAsia="Times New Roman" w:hAnsi="Calibri" w:cs="Calibri"/>
      <w:sz w:val="21"/>
      <w:szCs w:val="21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D47E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47E43"/>
    <w:rPr>
      <w:sz w:val="24"/>
      <w:szCs w:val="24"/>
    </w:rPr>
  </w:style>
  <w:style w:type="paragraph" w:customStyle="1" w:styleId="Style35">
    <w:name w:val="Style35"/>
    <w:basedOn w:val="Normal"/>
    <w:uiPriority w:val="99"/>
    <w:rsid w:val="00146969"/>
    <w:pPr>
      <w:widowControl w:val="0"/>
      <w:autoSpaceDE w:val="0"/>
      <w:autoSpaceDN w:val="0"/>
      <w:adjustRightInd w:val="0"/>
      <w:spacing w:line="274" w:lineRule="exact"/>
      <w:ind w:hanging="343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2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62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149</Words>
  <Characters>850</Characters>
  <Application>Microsoft Office Outlook</Application>
  <DocSecurity>0</DocSecurity>
  <Lines>0</Lines>
  <Paragraphs>0</Paragraphs>
  <ScaleCrop>false</ScaleCrop>
  <Company>Roo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subject/>
  <dc:creator>Ильдус</dc:creator>
  <cp:keywords/>
  <dc:description/>
  <cp:lastModifiedBy>Приемная</cp:lastModifiedBy>
  <cp:revision>2</cp:revision>
  <cp:lastPrinted>2013-09-27T08:11:00Z</cp:lastPrinted>
  <dcterms:created xsi:type="dcterms:W3CDTF">2013-10-07T05:48:00Z</dcterms:created>
  <dcterms:modified xsi:type="dcterms:W3CDTF">2013-10-07T05:48:00Z</dcterms:modified>
</cp:coreProperties>
</file>